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6FF662" w14:textId="77777777" w:rsidR="00BA148B" w:rsidRDefault="00BA148B" w:rsidP="00BA148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BERNARD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fl.1477)</w:t>
      </w:r>
    </w:p>
    <w:p w14:paraId="064C0784" w14:textId="77777777" w:rsidR="00BA148B" w:rsidRDefault="00BA148B" w:rsidP="00BA148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 Capper.</w:t>
      </w:r>
    </w:p>
    <w:p w14:paraId="2DC8F473" w14:textId="77777777" w:rsidR="00BA148B" w:rsidRDefault="00BA148B" w:rsidP="00BA148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1569AAD" w14:textId="77777777" w:rsidR="00BA148B" w:rsidRDefault="00BA148B" w:rsidP="00BA148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278897B" w14:textId="77777777" w:rsidR="00BA148B" w:rsidRDefault="00BA148B" w:rsidP="00BA148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1477</w:t>
      </w:r>
      <w:r>
        <w:rPr>
          <w:rFonts w:ascii="Times New Roman" w:hAnsi="Times New Roman" w:cs="Times New Roman"/>
          <w:sz w:val="24"/>
          <w:szCs w:val="24"/>
        </w:rPr>
        <w:tab/>
        <w:t>He occurs in the Plea Rolls.</w:t>
      </w:r>
    </w:p>
    <w:p w14:paraId="253F1B16" w14:textId="77777777" w:rsidR="00BA148B" w:rsidRDefault="00BA148B" w:rsidP="00BA148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807383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https://waalt.uh.edu/index.php/CP40/861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00FEE7F3" w14:textId="77777777" w:rsidR="00BA148B" w:rsidRDefault="00BA148B" w:rsidP="00BA148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E14F74B" w14:textId="77777777" w:rsidR="00BA148B" w:rsidRDefault="00BA148B" w:rsidP="00BA148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55FE3EC" w14:textId="77777777" w:rsidR="00BA148B" w:rsidRDefault="00BA148B" w:rsidP="00BA148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February 2022</w:t>
      </w:r>
    </w:p>
    <w:p w14:paraId="4F61BBFD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6A2C3F" w14:textId="77777777" w:rsidR="00BA148B" w:rsidRDefault="00BA148B" w:rsidP="009139A6">
      <w:r>
        <w:separator/>
      </w:r>
    </w:p>
  </w:endnote>
  <w:endnote w:type="continuationSeparator" w:id="0">
    <w:p w14:paraId="1F6FE946" w14:textId="77777777" w:rsidR="00BA148B" w:rsidRDefault="00BA148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2D8A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596D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4680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75A7F5" w14:textId="77777777" w:rsidR="00BA148B" w:rsidRDefault="00BA148B" w:rsidP="009139A6">
      <w:r>
        <w:separator/>
      </w:r>
    </w:p>
  </w:footnote>
  <w:footnote w:type="continuationSeparator" w:id="0">
    <w:p w14:paraId="77DA1584" w14:textId="77777777" w:rsidR="00BA148B" w:rsidRDefault="00BA148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CC1B5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97169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00E5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148B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BA148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2B1567"/>
  <w15:chartTrackingRefBased/>
  <w15:docId w15:val="{1ABEB398-3FFA-4F75-A34C-9C02E2F7B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A148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2022-02-19T19:05:00Z</dcterms:created>
  <dcterms:modified xsi:type="dcterms:W3CDTF">2022-02-19T19:06:00Z</dcterms:modified>
</cp:coreProperties>
</file>